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C1F3E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C1F3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CC1F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CC1F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CC1F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CC1F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CC1F3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CC1F3E">
        <w:rPr>
          <w:b w:val="0"/>
        </w:rPr>
        <w:t xml:space="preserve"> 105/2307-21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C1F3E" w:rsidP="00232C8F">
            <w:r>
              <w:t>Рабочий по комплексному обслуживанию и ремонту (коридор)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C1F3E" w:rsidP="00232C8F">
            <w:r>
              <w:t>17544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CC1F3E" w:rsidRPr="00CC1F3E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CC1F3E" w:rsidRPr="00CC1F3E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CC1F3E" w:rsidRPr="00CC1F3E">
        <w:rPr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C1F3E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C1F3E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C1F3E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C1F3E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CC1F3E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CC1F3E" w:rsidP="00BA30DE">
            <w:pPr>
              <w:jc w:val="center"/>
            </w:pPr>
            <w:r>
              <w:t>034-558-808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  <w:r>
              <w:t>034-372-513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  <w:tr w:rsidR="00CC1F3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C1F3E" w:rsidRDefault="00CC1F3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C1F3E" w:rsidRPr="00D15B1E" w:rsidRDefault="00CC1F3E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010AB4" w:rsidRDefault="00010AB4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CC1F3E" w:rsidRPr="00CC1F3E">
        <w:rPr>
          <w:rStyle w:val="aa"/>
        </w:rPr>
        <w:t xml:space="preserve"> Уборочный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lastRenderedPageBreak/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CC1F3E" w:rsidRPr="00CC1F3E">
        <w:rPr>
          <w:rStyle w:val="aa"/>
        </w:rPr>
        <w:t xml:space="preserve"> Расходные материалы, дезинфицирующее средство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357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A357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A357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C1F3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5642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A35732" w:rsidRPr="00A35732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A35732" w:rsidRPr="00A35732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56423" w:rsidRDefault="00356423" w:rsidP="003C5C39"/>
    <w:p w:rsidR="00356423" w:rsidRDefault="00356423" w:rsidP="003C5C39"/>
    <w:p w:rsidR="00356423" w:rsidRDefault="00356423" w:rsidP="003C5C39"/>
    <w:p w:rsidR="003C5C39" w:rsidRDefault="003C5C39" w:rsidP="003C5C39">
      <w:r w:rsidRPr="00D15B1E">
        <w:lastRenderedPageBreak/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C1F3E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C1F3E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C1F3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C1F3E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C1F3E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C1F3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A35732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A35732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CC1F3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F3E" w:rsidRPr="00CC1F3E" w:rsidRDefault="00CC1F3E" w:rsidP="004E51DC">
            <w:pPr>
              <w:pStyle w:val="a8"/>
            </w:pPr>
          </w:p>
        </w:tc>
      </w:tr>
      <w:tr w:rsidR="00CC1F3E" w:rsidRPr="00CC1F3E" w:rsidTr="00CC1F3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C1F3E" w:rsidRPr="00CC1F3E" w:rsidRDefault="00CC1F3E" w:rsidP="00EF07A3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C1F3E" w:rsidRPr="00CC1F3E" w:rsidRDefault="00CC1F3E" w:rsidP="004E51DC">
            <w:pPr>
              <w:pStyle w:val="a8"/>
              <w:rPr>
                <w:vertAlign w:val="superscript"/>
              </w:rPr>
            </w:pPr>
            <w:r w:rsidRPr="00CC1F3E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CC1F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105/2307-21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A35732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A35732" w:rsidRPr="00A35732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7544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5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5/2307-21 "/>
    <w:docVar w:name="oborud" w:val=" Уборочный инвентарь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497E5AD6314404D9ADCD9067CF4CD11"/>
    <w:docVar w:name="rm_id" w:val="6778"/>
    <w:docVar w:name="rm_name" w:val="                                          "/>
    <w:docVar w:name="rm_number" w:val=" 105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Да"/>
    <w:docVar w:name="s040_2" w:val="Да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дезинфицирующее средство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0AB4"/>
    <w:rsid w:val="00017AE9"/>
    <w:rsid w:val="00025683"/>
    <w:rsid w:val="00046815"/>
    <w:rsid w:val="0005566C"/>
    <w:rsid w:val="00065F29"/>
    <w:rsid w:val="000860ED"/>
    <w:rsid w:val="000905BE"/>
    <w:rsid w:val="000D1F5B"/>
    <w:rsid w:val="000E7186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36AB2"/>
    <w:rsid w:val="00356423"/>
    <w:rsid w:val="0036597D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5455B"/>
    <w:rsid w:val="00481C22"/>
    <w:rsid w:val="004A47AD"/>
    <w:rsid w:val="004A6DEC"/>
    <w:rsid w:val="004C4DB2"/>
    <w:rsid w:val="004E51DC"/>
    <w:rsid w:val="004E5FB2"/>
    <w:rsid w:val="00510595"/>
    <w:rsid w:val="00513B87"/>
    <w:rsid w:val="00563E94"/>
    <w:rsid w:val="00576095"/>
    <w:rsid w:val="005A3A36"/>
    <w:rsid w:val="005B466C"/>
    <w:rsid w:val="005B7FE8"/>
    <w:rsid w:val="005C0A9A"/>
    <w:rsid w:val="005F0B4A"/>
    <w:rsid w:val="005F6B08"/>
    <w:rsid w:val="00640CE9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6E60"/>
    <w:rsid w:val="007E6D4F"/>
    <w:rsid w:val="007F5061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35732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721"/>
    <w:rsid w:val="00C03F4A"/>
    <w:rsid w:val="00C1533C"/>
    <w:rsid w:val="00C51624"/>
    <w:rsid w:val="00C93D6F"/>
    <w:rsid w:val="00CB0141"/>
    <w:rsid w:val="00CC1F3E"/>
    <w:rsid w:val="00CE3307"/>
    <w:rsid w:val="00CE6C7E"/>
    <w:rsid w:val="00D15B1E"/>
    <w:rsid w:val="00D22780"/>
    <w:rsid w:val="00D76DF8"/>
    <w:rsid w:val="00DB1272"/>
    <w:rsid w:val="00DB5302"/>
    <w:rsid w:val="00DD6B1F"/>
    <w:rsid w:val="00E124F4"/>
    <w:rsid w:val="00E36337"/>
    <w:rsid w:val="00E43EDA"/>
    <w:rsid w:val="00E927ED"/>
    <w:rsid w:val="00EB72AD"/>
    <w:rsid w:val="00EC37A1"/>
    <w:rsid w:val="00EF07A3"/>
    <w:rsid w:val="00EF3DC4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2022-02-18T04:52:00Z</dcterms:created>
  <dcterms:modified xsi:type="dcterms:W3CDTF">2022-02-18T08:25:00Z</dcterms:modified>
</cp:coreProperties>
</file>